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426BE08E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07119D">
        <w:rPr>
          <w:lang w:eastAsia="cs-CZ"/>
        </w:rPr>
        <w:t>8</w:t>
      </w:r>
      <w:r w:rsidR="009C00FE">
        <w:rPr>
          <w:lang w:eastAsia="cs-CZ"/>
        </w:rPr>
        <w:t xml:space="preserve"> Zadávací dokumentace</w:t>
      </w:r>
    </w:p>
    <w:p w14:paraId="42A3C0A5" w14:textId="77777777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02DB127F" w14:textId="678D255F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="00C46DEB" w:rsidRPr="00426C2A">
        <w:rPr>
          <w:rStyle w:val="Siln"/>
        </w:rPr>
        <w:t>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6116FB">
        <w:rPr>
          <w:rStyle w:val="Siln"/>
          <w:highlight w:val="green"/>
        </w:rPr>
        <w:t>[</w:t>
      </w:r>
      <w:r w:rsidR="009C00FE">
        <w:rPr>
          <w:rStyle w:val="Siln"/>
          <w:highlight w:val="green"/>
        </w:rPr>
        <w:t>DOPLNÍ</w:t>
      </w:r>
      <w:r w:rsidRPr="006116FB">
        <w:rPr>
          <w:rStyle w:val="Siln"/>
          <w:highlight w:val="green"/>
        </w:rPr>
        <w:t xml:space="preserve"> DODAVATEL</w:t>
      </w:r>
      <w:r w:rsidRPr="00587BD2">
        <w:rPr>
          <w:rStyle w:val="Siln"/>
          <w:highlight w:val="green"/>
        </w:rPr>
        <w:t>]</w:t>
      </w:r>
    </w:p>
    <w:p w14:paraId="3C68B1A9" w14:textId="64CF35AD" w:rsidR="009348E2" w:rsidRPr="00A07A54" w:rsidRDefault="009348E2" w:rsidP="00426C2A">
      <w:pPr>
        <w:pStyle w:val="aodst"/>
      </w:pPr>
      <w:r w:rsidRPr="00A07A54">
        <w:t>Příjmení:</w:t>
      </w:r>
      <w:r w:rsidRPr="006116FB">
        <w:t xml:space="preserve"> </w:t>
      </w:r>
      <w:r w:rsidRPr="006116FB">
        <w:rPr>
          <w:rStyle w:val="Siln"/>
          <w:highlight w:val="green"/>
        </w:rPr>
        <w:t>[DOPLNÍ DODAVATEL]</w:t>
      </w:r>
    </w:p>
    <w:p w14:paraId="6BDDF1D1" w14:textId="77777777" w:rsidR="009348E2" w:rsidRPr="003032A7" w:rsidRDefault="009348E2" w:rsidP="00426C2A">
      <w:pPr>
        <w:pStyle w:val="aodst"/>
        <w:rPr>
          <w:rStyle w:val="Siln"/>
          <w:b w:val="0"/>
          <w:bCs w:val="0"/>
        </w:rPr>
      </w:pPr>
      <w:r w:rsidRPr="00A07A54">
        <w:t xml:space="preserve">Jméno: </w:t>
      </w:r>
      <w:r w:rsidRPr="006116FB">
        <w:rPr>
          <w:rStyle w:val="Siln"/>
          <w:highlight w:val="green"/>
        </w:rPr>
        <w:t>[DOPLNÍ DODAVATEL]</w:t>
      </w:r>
    </w:p>
    <w:p w14:paraId="6A67C2D5" w14:textId="7C999F03" w:rsidR="003032A7" w:rsidRPr="00A07A54" w:rsidRDefault="003032A7" w:rsidP="00426C2A">
      <w:pPr>
        <w:pStyle w:val="aodst"/>
      </w:pPr>
      <w:r w:rsidRPr="003032A7">
        <w:rPr>
          <w:rStyle w:val="Siln"/>
          <w:b w:val="0"/>
          <w:bCs w:val="0"/>
        </w:rPr>
        <w:t>Titul:</w:t>
      </w:r>
      <w:r w:rsidR="00656D9B">
        <w:rPr>
          <w:rStyle w:val="Siln"/>
        </w:rPr>
        <w:t xml:space="preserve"> </w:t>
      </w:r>
      <w:r w:rsidRPr="006116FB">
        <w:rPr>
          <w:rStyle w:val="Siln"/>
          <w:highlight w:val="green"/>
        </w:rPr>
        <w:t>[DOPLNÍ DODAVATEL]</w:t>
      </w:r>
    </w:p>
    <w:p w14:paraId="039FA204" w14:textId="77777777" w:rsidR="009348E2" w:rsidRPr="00A07A54" w:rsidRDefault="009348E2" w:rsidP="00426C2A">
      <w:pPr>
        <w:pStyle w:val="aodst"/>
      </w:pPr>
      <w:r w:rsidRPr="00A07A54">
        <w:t xml:space="preserve">Kontaktní pracovní adresa (včetně pracovního tel/e-mail): </w:t>
      </w:r>
      <w:r w:rsidRPr="006116FB">
        <w:rPr>
          <w:rStyle w:val="Siln"/>
          <w:highlight w:val="green"/>
        </w:rPr>
        <w:t>[DOPLNÍ DODAVATEL]</w:t>
      </w:r>
    </w:p>
    <w:p w14:paraId="4CFF6782" w14:textId="347439BA" w:rsidR="009348E2" w:rsidRPr="00C46DEB" w:rsidRDefault="009348E2" w:rsidP="00426C2A">
      <w:pPr>
        <w:pStyle w:val="aodst"/>
      </w:pPr>
      <w:r w:rsidRPr="00A07A54">
        <w:t>Současná funkce/pracovní pozice včetně</w:t>
      </w:r>
      <w:r w:rsidR="00576836">
        <w:t xml:space="preserve"> uvedení osoby</w:t>
      </w:r>
      <w:r w:rsidRPr="00A07A54">
        <w:t xml:space="preserve"> zaměstnavatele a vztahu k zaměstnavateli, příp. uvést OSVČ či jinak dle skutečného stavu: </w:t>
      </w:r>
      <w:r w:rsidRPr="006116FB">
        <w:rPr>
          <w:rStyle w:val="Siln"/>
          <w:highlight w:val="green"/>
        </w:rPr>
        <w:t>[DOPLNÍ DODAVATEL]</w:t>
      </w:r>
    </w:p>
    <w:p w14:paraId="2F206356" w14:textId="77777777" w:rsidR="003032A7" w:rsidRDefault="009348E2" w:rsidP="003032A7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14:paraId="4A0B2474" w14:textId="34F4D1C6" w:rsidR="003032A7" w:rsidRPr="003032A7" w:rsidRDefault="003032A7" w:rsidP="003032A7">
      <w:pPr>
        <w:pStyle w:val="aodst"/>
      </w:pPr>
      <w:r w:rsidRPr="003032A7">
        <w:t xml:space="preserve">Osoba </w:t>
      </w:r>
      <w:r w:rsidRPr="003032A7">
        <w:rPr>
          <w:highlight w:val="green"/>
        </w:rPr>
        <w:t>je / není</w:t>
      </w:r>
      <w:r w:rsidRPr="003032A7">
        <w:t xml:space="preserve"> </w:t>
      </w:r>
      <w:r w:rsidRPr="003032A7">
        <w:rPr>
          <w:b/>
          <w:bCs/>
          <w:highlight w:val="green"/>
        </w:rPr>
        <w:t>[DOPLNÍ DODAVATEL]</w:t>
      </w:r>
      <w:r w:rsidRPr="003032A7">
        <w:t xml:space="preserve"> zaměstnancem dodavatele.</w:t>
      </w:r>
    </w:p>
    <w:p w14:paraId="28825886" w14:textId="77777777" w:rsidR="003032A7" w:rsidRDefault="003032A7" w:rsidP="003032A7">
      <w:pPr>
        <w:pStyle w:val="aodst"/>
      </w:pPr>
      <w:r w:rsidRPr="003032A7">
        <w:t xml:space="preserve">Osoba </w:t>
      </w:r>
      <w:r w:rsidRPr="003032A7">
        <w:rPr>
          <w:highlight w:val="green"/>
        </w:rPr>
        <w:t>je / není</w:t>
      </w:r>
      <w:r w:rsidRPr="003032A7">
        <w:t xml:space="preserve"> </w:t>
      </w:r>
      <w:r w:rsidRPr="003032A7">
        <w:rPr>
          <w:b/>
          <w:bCs/>
          <w:highlight w:val="green"/>
        </w:rPr>
        <w:t>[DOPLNÍ DODAVATEL]</w:t>
      </w:r>
      <w:r w:rsidRPr="003032A7">
        <w:t xml:space="preserve"> současně zaměstnancem zadavatele.</w:t>
      </w:r>
    </w:p>
    <w:p w14:paraId="2C25D411" w14:textId="5260B1F9" w:rsidR="009348E2" w:rsidRDefault="009348E2" w:rsidP="000D0B16">
      <w:pPr>
        <w:pStyle w:val="aodst"/>
        <w:spacing w:after="120"/>
      </w:pPr>
      <w:r w:rsidRPr="00426C2A">
        <w:rPr>
          <w:rStyle w:val="Siln"/>
        </w:rPr>
        <w:t>Praxe</w:t>
      </w:r>
      <w:r w:rsidRPr="00A07A54">
        <w:t xml:space="preserve"> </w:t>
      </w:r>
      <w:r w:rsidRPr="00440709">
        <w:t>pro účely prokázání kvalifikace</w:t>
      </w:r>
      <w:r w:rsidR="003032A7">
        <w:t xml:space="preserve"> čl. </w:t>
      </w:r>
      <w:r w:rsidR="009C00FE">
        <w:t>12</w:t>
      </w:r>
      <w:r w:rsidR="000D0B16">
        <w:t>.</w:t>
      </w:r>
      <w:r w:rsidR="009C00FE">
        <w:t>2</w:t>
      </w:r>
      <w:r w:rsidR="000D0B16">
        <w:t>.3.</w:t>
      </w:r>
      <w:r w:rsidR="00576836">
        <w:t xml:space="preserve"> </w:t>
      </w:r>
      <w:r w:rsidR="003A26A8">
        <w:t>Zadávací dokumentace</w:t>
      </w:r>
      <w:r w:rsidRPr="00A07A54">
        <w:t>:</w:t>
      </w:r>
    </w:p>
    <w:tbl>
      <w:tblPr>
        <w:tblStyle w:val="Mkatabulky"/>
        <w:tblW w:w="0" w:type="auto"/>
        <w:tblInd w:w="567" w:type="dxa"/>
        <w:tblLook w:val="04A0" w:firstRow="1" w:lastRow="0" w:firstColumn="1" w:lastColumn="0" w:noHBand="0" w:noVBand="1"/>
      </w:tblPr>
      <w:tblGrid>
        <w:gridCol w:w="2139"/>
        <w:gridCol w:w="2083"/>
        <w:gridCol w:w="3913"/>
      </w:tblGrid>
      <w:tr w:rsidR="009C00FE" w:rsidRPr="009C00FE" w14:paraId="102FF386" w14:textId="77777777" w:rsidTr="009C00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D9D9D9" w:themeFill="background1" w:themeFillShade="D9"/>
          </w:tcPr>
          <w:p w14:paraId="68C404B7" w14:textId="77777777" w:rsidR="009C00FE" w:rsidRPr="009C00FE" w:rsidRDefault="009C00FE" w:rsidP="009C00FE">
            <w:pPr>
              <w:spacing w:line="276" w:lineRule="auto"/>
              <w:jc w:val="left"/>
              <w:rPr>
                <w:rFonts w:ascii="Verdana" w:hAnsi="Verdana" w:cs="Tahoma"/>
                <w:b/>
                <w:bCs/>
                <w:i/>
                <w:sz w:val="16"/>
                <w:szCs w:val="16"/>
              </w:rPr>
            </w:pPr>
            <w:r w:rsidRPr="009C00FE">
              <w:rPr>
                <w:rFonts w:ascii="Verdana" w:hAnsi="Verdana" w:cs="Tahoma"/>
                <w:b/>
                <w:bCs/>
                <w:sz w:val="16"/>
                <w:szCs w:val="16"/>
              </w:rPr>
              <w:t>Doba profesní praxe</w:t>
            </w:r>
            <w:r w:rsidRPr="009C00FE">
              <w:rPr>
                <w:rFonts w:ascii="Verdana" w:hAnsi="Verdana" w:cs="Tahoma"/>
                <w:b/>
                <w:bCs/>
                <w:i/>
                <w:sz w:val="16"/>
                <w:szCs w:val="16"/>
              </w:rPr>
              <w:t xml:space="preserve"> </w:t>
            </w:r>
            <w:r w:rsidRPr="009C00FE">
              <w:rPr>
                <w:rFonts w:ascii="Verdana" w:hAnsi="Verdana" w:cs="Tahoma"/>
                <w:b/>
                <w:bCs/>
                <w:iCs/>
                <w:sz w:val="16"/>
                <w:szCs w:val="16"/>
              </w:rPr>
              <w:t>na konkrétní pozici</w:t>
            </w:r>
            <w:r w:rsidRPr="009C00FE">
              <w:rPr>
                <w:rFonts w:ascii="Verdana" w:hAnsi="Verdana" w:cs="Tahoma"/>
                <w:b/>
                <w:bCs/>
                <w:i/>
                <w:sz w:val="16"/>
                <w:szCs w:val="16"/>
              </w:rPr>
              <w:t xml:space="preserve"> </w:t>
            </w:r>
          </w:p>
          <w:p w14:paraId="42F5BDD7" w14:textId="77777777" w:rsidR="009C00FE" w:rsidRPr="009C00FE" w:rsidRDefault="009C00FE" w:rsidP="009C00FE">
            <w:pPr>
              <w:spacing w:line="276" w:lineRule="auto"/>
              <w:jc w:val="left"/>
              <w:rPr>
                <w:rStyle w:val="Nzevknihy"/>
                <w:rFonts w:ascii="Verdana" w:hAnsi="Verdana" w:cs="Tahoma"/>
                <w:sz w:val="16"/>
                <w:szCs w:val="16"/>
              </w:rPr>
            </w:pPr>
            <w:r w:rsidRPr="009C00FE">
              <w:rPr>
                <w:rFonts w:ascii="Verdana" w:hAnsi="Verdana" w:cs="Tahoma"/>
                <w:i/>
                <w:sz w:val="16"/>
                <w:szCs w:val="16"/>
              </w:rPr>
              <w:t>(ve formátu mm/</w:t>
            </w:r>
            <w:proofErr w:type="gramStart"/>
            <w:r w:rsidRPr="009C00FE">
              <w:rPr>
                <w:rFonts w:ascii="Verdana" w:hAnsi="Verdana" w:cs="Tahoma"/>
                <w:i/>
                <w:sz w:val="16"/>
                <w:szCs w:val="16"/>
              </w:rPr>
              <w:t>rrrr - mm</w:t>
            </w:r>
            <w:proofErr w:type="gramEnd"/>
            <w:r w:rsidRPr="009C00FE">
              <w:rPr>
                <w:rFonts w:ascii="Verdana" w:hAnsi="Verdana" w:cs="Tahoma"/>
                <w:i/>
                <w:sz w:val="16"/>
                <w:szCs w:val="16"/>
              </w:rPr>
              <w:t>/rrrr)</w:t>
            </w:r>
          </w:p>
        </w:tc>
        <w:tc>
          <w:tcPr>
            <w:tcW w:w="1607" w:type="dxa"/>
            <w:shd w:val="clear" w:color="auto" w:fill="D9D9D9" w:themeFill="background1" w:themeFillShade="D9"/>
          </w:tcPr>
          <w:p w14:paraId="6880C761" w14:textId="77777777" w:rsidR="009C00FE" w:rsidRPr="009C00FE" w:rsidRDefault="009C00FE" w:rsidP="009C00FE">
            <w:pPr>
              <w:spacing w:line="27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9C00FE">
              <w:rPr>
                <w:rFonts w:ascii="Verdana" w:hAnsi="Verdana" w:cs="Tahoma"/>
                <w:b/>
                <w:bCs/>
                <w:sz w:val="16"/>
                <w:szCs w:val="16"/>
              </w:rPr>
              <w:t>Zaměstnavatel/OSVČ</w:t>
            </w:r>
          </w:p>
          <w:p w14:paraId="2F6DD21F" w14:textId="415F71E4" w:rsidR="009C00FE" w:rsidRPr="009C00FE" w:rsidRDefault="009C00FE" w:rsidP="009C00FE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yellow"/>
              </w:rPr>
            </w:pP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Dodavatel doplní </w:t>
            </w:r>
            <w:r w:rsidR="00E719F6">
              <w:rPr>
                <w:rFonts w:ascii="Verdana" w:hAnsi="Verdana" w:cs="Tahoma"/>
                <w:i/>
                <w:sz w:val="16"/>
                <w:szCs w:val="16"/>
              </w:rPr>
              <w:t>identifikaci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zaměstnavatele či uvede, že byl OSVČ</w:t>
            </w:r>
          </w:p>
        </w:tc>
        <w:tc>
          <w:tcPr>
            <w:tcW w:w="4260" w:type="dxa"/>
            <w:shd w:val="clear" w:color="auto" w:fill="D9D9D9" w:themeFill="background1" w:themeFillShade="D9"/>
          </w:tcPr>
          <w:p w14:paraId="2322A8BC" w14:textId="77777777" w:rsidR="009C00FE" w:rsidRPr="009C00FE" w:rsidRDefault="009C00FE" w:rsidP="009C00FE">
            <w:pPr>
              <w:spacing w:line="27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9C00FE">
              <w:rPr>
                <w:rFonts w:ascii="Verdana" w:hAnsi="Verdana" w:cs="Tahoma"/>
                <w:b/>
                <w:bCs/>
                <w:sz w:val="16"/>
                <w:szCs w:val="16"/>
              </w:rPr>
              <w:t>Popis vykonávaných činností</w:t>
            </w:r>
          </w:p>
          <w:p w14:paraId="03AFF3FD" w14:textId="1AD69263" w:rsidR="009C00FE" w:rsidRPr="009C00FE" w:rsidRDefault="009C00FE" w:rsidP="009C00FE">
            <w:pPr>
              <w:spacing w:line="27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Nzevknihy"/>
                <w:rFonts w:ascii="Verdana" w:hAnsi="Verdana" w:cs="Tahoma"/>
                <w:sz w:val="16"/>
                <w:szCs w:val="16"/>
              </w:rPr>
            </w:pP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Dodavatel doplní označení </w:t>
            </w:r>
            <w:r w:rsidRPr="00E719F6">
              <w:rPr>
                <w:rFonts w:ascii="Verdana" w:hAnsi="Verdana" w:cs="Tahoma"/>
                <w:i/>
                <w:sz w:val="16"/>
                <w:szCs w:val="16"/>
                <w:u w:val="single"/>
              </w:rPr>
              <w:t>pozice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a rovněž stručný </w:t>
            </w:r>
            <w:r w:rsidRPr="00E719F6">
              <w:rPr>
                <w:rFonts w:ascii="Verdana" w:hAnsi="Verdana" w:cs="Tahoma"/>
                <w:i/>
                <w:sz w:val="16"/>
                <w:szCs w:val="16"/>
                <w:u w:val="single"/>
              </w:rPr>
              <w:t>popis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vykonávaných činností, ze kterého bude vyplývat naplnění požadavků dle čl. 12</w:t>
            </w:r>
            <w:r>
              <w:rPr>
                <w:rFonts w:ascii="Verdana" w:hAnsi="Verdana" w:cs="Tahoma"/>
                <w:i/>
                <w:sz w:val="16"/>
                <w:szCs w:val="16"/>
              </w:rPr>
              <w:t>.2.3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 w:cs="Tahoma"/>
                <w:i/>
                <w:sz w:val="16"/>
                <w:szCs w:val="16"/>
              </w:rPr>
              <w:t>Z</w:t>
            </w:r>
            <w:r w:rsidRPr="009C00FE">
              <w:rPr>
                <w:rFonts w:ascii="Verdana" w:hAnsi="Verdana" w:cs="Tahoma"/>
                <w:i/>
                <w:sz w:val="16"/>
                <w:szCs w:val="16"/>
              </w:rPr>
              <w:t>adávací dokumentace</w:t>
            </w:r>
          </w:p>
        </w:tc>
      </w:tr>
      <w:tr w:rsidR="009C00FE" w:rsidRPr="009C00FE" w14:paraId="5D1B890F" w14:textId="77777777" w:rsidTr="009C0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A9E2184" w14:textId="77777777" w:rsidR="009C00FE" w:rsidRPr="009C00FE" w:rsidRDefault="009C00FE" w:rsidP="00AC5412">
            <w:pPr>
              <w:spacing w:line="276" w:lineRule="auto"/>
              <w:rPr>
                <w:rStyle w:val="Nzevknihy"/>
                <w:rFonts w:ascii="Verdana" w:hAnsi="Verdana" w:cs="Tahoma"/>
                <w:sz w:val="16"/>
                <w:szCs w:val="16"/>
                <w:highlight w:val="green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  <w:tc>
          <w:tcPr>
            <w:tcW w:w="1607" w:type="dxa"/>
          </w:tcPr>
          <w:p w14:paraId="3F788385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4260" w:type="dxa"/>
            <w:vAlign w:val="center"/>
          </w:tcPr>
          <w:p w14:paraId="0D5A527F" w14:textId="77777777" w:rsidR="009C00FE" w:rsidRPr="009C00FE" w:rsidRDefault="009C00FE" w:rsidP="00AC541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</w:tr>
      <w:tr w:rsidR="009C00FE" w:rsidRPr="009C00FE" w14:paraId="219541D9" w14:textId="77777777" w:rsidTr="009C0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465E3C3" w14:textId="77777777" w:rsidR="009C00FE" w:rsidRPr="009C00FE" w:rsidRDefault="009C00FE" w:rsidP="00AC5412">
            <w:pPr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  <w:tc>
          <w:tcPr>
            <w:tcW w:w="1607" w:type="dxa"/>
          </w:tcPr>
          <w:p w14:paraId="53DF651D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4260" w:type="dxa"/>
            <w:vAlign w:val="center"/>
          </w:tcPr>
          <w:p w14:paraId="3C36E8FF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</w:tr>
      <w:tr w:rsidR="009C00FE" w:rsidRPr="009C00FE" w14:paraId="0C5F6EBD" w14:textId="77777777" w:rsidTr="009C00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60BF90C" w14:textId="77777777" w:rsidR="009C00FE" w:rsidRPr="009C00FE" w:rsidRDefault="009C00FE" w:rsidP="00AC5412">
            <w:pPr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  <w:tc>
          <w:tcPr>
            <w:tcW w:w="1607" w:type="dxa"/>
          </w:tcPr>
          <w:p w14:paraId="445E2BAF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</w:p>
        </w:tc>
        <w:tc>
          <w:tcPr>
            <w:tcW w:w="4260" w:type="dxa"/>
            <w:vAlign w:val="center"/>
          </w:tcPr>
          <w:p w14:paraId="6BBEA8D2" w14:textId="77777777" w:rsidR="009C00FE" w:rsidRPr="009C00FE" w:rsidRDefault="009C00FE" w:rsidP="00AC54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</w:pPr>
            <w:r w:rsidRPr="009C00FE">
              <w:rPr>
                <w:rFonts w:ascii="Verdana" w:hAnsi="Verdana" w:cs="Tahoma"/>
                <w:sz w:val="16"/>
                <w:szCs w:val="16"/>
                <w:highlight w:val="green"/>
                <w:lang w:val="en-US"/>
              </w:rPr>
              <w:t>[DOPLNÍ DODAVATEL]</w:t>
            </w:r>
          </w:p>
        </w:tc>
      </w:tr>
    </w:tbl>
    <w:p w14:paraId="3CBE3A01" w14:textId="77777777" w:rsidR="009C00FE" w:rsidRPr="009C00FE" w:rsidRDefault="009C00FE" w:rsidP="009C00FE">
      <w:pPr>
        <w:pStyle w:val="aodst"/>
        <w:numPr>
          <w:ilvl w:val="0"/>
          <w:numId w:val="0"/>
        </w:numPr>
        <w:spacing w:after="120"/>
        <w:ind w:left="567"/>
        <w:rPr>
          <w:sz w:val="16"/>
          <w:szCs w:val="16"/>
        </w:rPr>
      </w:pPr>
    </w:p>
    <w:p w14:paraId="3C4DA8C7" w14:textId="67E42556" w:rsidR="000D0B16" w:rsidRPr="000D0B16" w:rsidRDefault="009C00FE" w:rsidP="009C00FE">
      <w:pPr>
        <w:pStyle w:val="aodst"/>
        <w:keepNext/>
        <w:spacing w:after="0"/>
      </w:pPr>
      <w:r>
        <w:rPr>
          <w:rStyle w:val="Siln"/>
        </w:rPr>
        <w:lastRenderedPageBreak/>
        <w:t xml:space="preserve">Účast na projektech </w:t>
      </w:r>
      <w:r w:rsidR="000D0B16" w:rsidRPr="00440709">
        <w:t>pro účely prokázání kvalifikace</w:t>
      </w:r>
      <w:r w:rsidR="000D0B16">
        <w:t xml:space="preserve"> čl. </w:t>
      </w:r>
      <w:r>
        <w:t>12.2.3</w:t>
      </w:r>
      <w:r w:rsidR="000D0B16">
        <w:t>. Zadávací dokumentace:</w:t>
      </w:r>
    </w:p>
    <w:tbl>
      <w:tblPr>
        <w:tblpPr w:leftFromText="141" w:rightFromText="141" w:vertAnchor="text" w:horzAnchor="page" w:tblpX="2712" w:tblpY="108"/>
        <w:tblW w:w="8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111"/>
        <w:gridCol w:w="4110"/>
      </w:tblGrid>
      <w:tr w:rsidR="009C00FE" w:rsidRPr="00A07A54" w14:paraId="68B95834" w14:textId="77777777" w:rsidTr="009C00FE">
        <w:trPr>
          <w:cantSplit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029332B" w14:textId="77777777" w:rsidR="009C00FE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1)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9CA8E1" w14:textId="2781E190" w:rsidR="009C00FE" w:rsidRPr="00A07A54" w:rsidRDefault="009C00FE" w:rsidP="009C00FE">
            <w:pPr>
              <w:spacing w:line="276" w:lineRule="auto"/>
              <w:jc w:val="left"/>
              <w:rPr>
                <w:rFonts w:cstheme="minorHAnsi"/>
                <w:iCs/>
              </w:rPr>
            </w:pPr>
            <w:r>
              <w:rPr>
                <w:rFonts w:cstheme="minorHAnsi"/>
              </w:rPr>
              <w:t xml:space="preserve">Název </w:t>
            </w:r>
            <w:r>
              <w:rPr>
                <w:rFonts w:cstheme="minorHAnsi"/>
              </w:rPr>
              <w:t>projektu</w:t>
            </w:r>
            <w:r>
              <w:rPr>
                <w:rFonts w:cstheme="minorHAnsi"/>
              </w:rPr>
              <w:t xml:space="preserve"> (činnosti/zakázky)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7250" w14:textId="77777777" w:rsidR="009C00FE" w:rsidRPr="006116FB" w:rsidRDefault="009C00FE" w:rsidP="009C00FE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9C00FE" w:rsidRPr="00A07A54" w14:paraId="750D8073" w14:textId="77777777" w:rsidTr="009C00FE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979A785" w14:textId="77777777" w:rsidR="009C00FE" w:rsidRPr="00A07A54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B1C70FC" w14:textId="0A713AED" w:rsidR="009C00FE" w:rsidRPr="00A07A54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Objednatel </w:t>
            </w:r>
            <w:r>
              <w:rPr>
                <w:rFonts w:cstheme="minorHAnsi"/>
              </w:rPr>
              <w:t xml:space="preserve">projektu </w:t>
            </w:r>
            <w:r w:rsidRPr="00A07A54">
              <w:rPr>
                <w:rFonts w:cstheme="minorHAnsi"/>
              </w:rPr>
              <w:t xml:space="preserve">(obch. firma/název a sídlo a kontaktní osoba </w:t>
            </w:r>
            <w:proofErr w:type="gramStart"/>
            <w:r w:rsidRPr="00A07A54">
              <w:rPr>
                <w:rFonts w:cstheme="minorHAnsi"/>
              </w:rPr>
              <w:t>objednatele - jméno</w:t>
            </w:r>
            <w:proofErr w:type="gramEnd"/>
            <w:r w:rsidRPr="00A07A54">
              <w:rPr>
                <w:rFonts w:cstheme="minorHAnsi"/>
              </w:rPr>
              <w:t>, tel., email)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3AF4" w14:textId="77777777" w:rsidR="009C00FE" w:rsidRPr="006116FB" w:rsidRDefault="009C00FE" w:rsidP="009C00FE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9C00FE" w:rsidRPr="00A07A54" w14:paraId="3FDF6C90" w14:textId="77777777" w:rsidTr="009C00FE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205A581" w14:textId="77777777" w:rsidR="009C00FE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DAB04BA" w14:textId="77777777" w:rsidR="009C00FE" w:rsidRPr="00A07A54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Datum realizace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3C9F" w14:textId="77777777" w:rsidR="009C00FE" w:rsidRPr="006116FB" w:rsidRDefault="009C00FE" w:rsidP="009C00FE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9C00FE" w:rsidRPr="00A07A54" w14:paraId="1EA40918" w14:textId="77777777" w:rsidTr="009C00FE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954B11E" w14:textId="77777777" w:rsidR="009C00FE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11BBFD0" w14:textId="77777777" w:rsidR="009C00FE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szCs w:val="22"/>
              </w:rPr>
              <w:t>Popis předmětu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6866" w14:textId="0A3F1F3C" w:rsidR="009C00FE" w:rsidRPr="006116FB" w:rsidRDefault="009C00FE" w:rsidP="009C00FE">
            <w:pPr>
              <w:rPr>
                <w:rStyle w:val="Siln"/>
                <w:highlight w:val="green"/>
              </w:rPr>
            </w:pPr>
            <w:r w:rsidRPr="00FE07F5">
              <w:rPr>
                <w:rStyle w:val="Siln"/>
                <w:highlight w:val="green"/>
              </w:rPr>
              <w:t xml:space="preserve">[DOPLNÍ </w:t>
            </w:r>
            <w:r w:rsidRPr="006116FB">
              <w:rPr>
                <w:rStyle w:val="Siln"/>
                <w:highlight w:val="green"/>
              </w:rPr>
              <w:t>DODAVATEL]</w:t>
            </w:r>
          </w:p>
        </w:tc>
      </w:tr>
      <w:tr w:rsidR="009C00FE" w:rsidRPr="00A07A54" w14:paraId="4DFC405C" w14:textId="77777777" w:rsidTr="009C00FE">
        <w:trPr>
          <w:cantSplit/>
        </w:trPr>
        <w:tc>
          <w:tcPr>
            <w:tcW w:w="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5FD90BF" w14:textId="77777777" w:rsidR="009C00FE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BA6BD9D" w14:textId="763D41B2" w:rsidR="009C00FE" w:rsidRDefault="009C00FE" w:rsidP="009C00FE">
            <w:pPr>
              <w:spacing w:line="276" w:lineRule="auto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Popis </w:t>
            </w:r>
            <w:r>
              <w:rPr>
                <w:szCs w:val="22"/>
              </w:rPr>
              <w:t>činností</w:t>
            </w:r>
            <w:r>
              <w:rPr>
                <w:szCs w:val="22"/>
              </w:rPr>
              <w:t>, kter</w:t>
            </w:r>
            <w:r>
              <w:rPr>
                <w:szCs w:val="22"/>
              </w:rPr>
              <w:t>é</w:t>
            </w:r>
            <w:r>
              <w:rPr>
                <w:szCs w:val="22"/>
              </w:rPr>
              <w:t xml:space="preserve"> člen týmu </w:t>
            </w:r>
            <w:r>
              <w:rPr>
                <w:szCs w:val="22"/>
              </w:rPr>
              <w:t>prováděl</w:t>
            </w:r>
            <w:r>
              <w:rPr>
                <w:szCs w:val="22"/>
              </w:rPr>
              <w:t xml:space="preserve"> v rámci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FBCB" w14:textId="329DFCD1" w:rsidR="009C00FE" w:rsidRPr="006116FB" w:rsidRDefault="009C00FE" w:rsidP="009C00FE">
            <w:pPr>
              <w:rPr>
                <w:rStyle w:val="Siln"/>
                <w:highlight w:val="green"/>
              </w:rPr>
            </w:pPr>
            <w:r w:rsidRPr="00FE07F5">
              <w:rPr>
                <w:rStyle w:val="Siln"/>
                <w:highlight w:val="green"/>
              </w:rPr>
              <w:t xml:space="preserve"> [</w:t>
            </w:r>
            <w:r w:rsidRPr="006116FB">
              <w:rPr>
                <w:rStyle w:val="Siln"/>
                <w:highlight w:val="green"/>
              </w:rPr>
              <w:t>DOPLNÍ DODAVATEL]</w:t>
            </w:r>
          </w:p>
        </w:tc>
      </w:tr>
    </w:tbl>
    <w:p w14:paraId="20084564" w14:textId="77777777" w:rsidR="00575A9F" w:rsidRDefault="00575A9F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tbl>
      <w:tblPr>
        <w:tblpPr w:leftFromText="141" w:rightFromText="141" w:vertAnchor="text" w:horzAnchor="page" w:tblpX="2712" w:tblpY="239"/>
        <w:tblW w:w="8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111"/>
        <w:gridCol w:w="4110"/>
      </w:tblGrid>
      <w:tr w:rsidR="009C00FE" w:rsidRPr="00A07A54" w14:paraId="0B3F3732" w14:textId="77777777" w:rsidTr="009C00FE">
        <w:trPr>
          <w:cantSplit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5C8DD4E" w14:textId="77777777" w:rsidR="009C00FE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2)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5DEBB34" w14:textId="3660C8DE" w:rsidR="009C00FE" w:rsidRPr="00A07A54" w:rsidRDefault="009C00FE" w:rsidP="009C00FE">
            <w:pPr>
              <w:spacing w:line="276" w:lineRule="auto"/>
              <w:jc w:val="left"/>
              <w:rPr>
                <w:rFonts w:cstheme="minorHAnsi"/>
                <w:iCs/>
              </w:rPr>
            </w:pPr>
            <w:r>
              <w:rPr>
                <w:rFonts w:cstheme="minorHAnsi"/>
              </w:rPr>
              <w:t>Název projektu (činnosti/zakázky)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6067" w14:textId="77777777" w:rsidR="009C00FE" w:rsidRPr="006116FB" w:rsidRDefault="009C00FE" w:rsidP="009C00FE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9C00FE" w:rsidRPr="00A07A54" w14:paraId="029B065E" w14:textId="77777777" w:rsidTr="009C00FE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3354299" w14:textId="77777777" w:rsidR="009C00FE" w:rsidRPr="00A07A54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D489B5B" w14:textId="34EE55DD" w:rsidR="009C00FE" w:rsidRPr="00A07A54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Objednatel </w:t>
            </w:r>
            <w:r>
              <w:rPr>
                <w:rFonts w:cstheme="minorHAnsi"/>
              </w:rPr>
              <w:t xml:space="preserve">projektu </w:t>
            </w:r>
            <w:r w:rsidRPr="00A07A54">
              <w:rPr>
                <w:rFonts w:cstheme="minorHAnsi"/>
              </w:rPr>
              <w:t xml:space="preserve">(obch. firma/název a sídlo a kontaktní osoba </w:t>
            </w:r>
            <w:proofErr w:type="gramStart"/>
            <w:r w:rsidRPr="00A07A54">
              <w:rPr>
                <w:rFonts w:cstheme="minorHAnsi"/>
              </w:rPr>
              <w:t>objednatele - jméno</w:t>
            </w:r>
            <w:proofErr w:type="gramEnd"/>
            <w:r w:rsidRPr="00A07A54">
              <w:rPr>
                <w:rFonts w:cstheme="minorHAnsi"/>
              </w:rPr>
              <w:t>, tel., email)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DF9A" w14:textId="77777777" w:rsidR="009C00FE" w:rsidRPr="006116FB" w:rsidRDefault="009C00FE" w:rsidP="009C00FE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9C00FE" w:rsidRPr="00A07A54" w14:paraId="65B8845C" w14:textId="77777777" w:rsidTr="009C00FE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04FFB73" w14:textId="77777777" w:rsidR="009C00FE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76E2034" w14:textId="77777777" w:rsidR="009C00FE" w:rsidRPr="00A07A54" w:rsidRDefault="009C00FE" w:rsidP="009C00FE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Datum realizace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48EE" w14:textId="77777777" w:rsidR="009C00FE" w:rsidRPr="006116FB" w:rsidRDefault="009C00FE" w:rsidP="009C00FE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257C17" w:rsidRPr="00A07A54" w14:paraId="14AB8CE4" w14:textId="77777777" w:rsidTr="009C00FE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2BABC93" w14:textId="77777777" w:rsidR="00257C17" w:rsidRDefault="00257C17" w:rsidP="00257C17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0E1369D" w14:textId="77777777" w:rsidR="00257C17" w:rsidRDefault="00257C17" w:rsidP="00257C17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szCs w:val="22"/>
              </w:rPr>
              <w:t>Popis předmětu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C507" w14:textId="27525F0B" w:rsidR="00257C17" w:rsidRPr="006116FB" w:rsidRDefault="00257C17" w:rsidP="00257C17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257C17" w:rsidRPr="00A07A54" w14:paraId="318695A2" w14:textId="77777777" w:rsidTr="009C00FE">
        <w:trPr>
          <w:cantSplit/>
        </w:trPr>
        <w:tc>
          <w:tcPr>
            <w:tcW w:w="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448C2A0" w14:textId="77777777" w:rsidR="00257C17" w:rsidRDefault="00257C17" w:rsidP="00257C17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65F25A7" w14:textId="3740374D" w:rsidR="00257C17" w:rsidRDefault="00257C17" w:rsidP="00257C17">
            <w:pPr>
              <w:spacing w:line="276" w:lineRule="auto"/>
              <w:jc w:val="left"/>
              <w:rPr>
                <w:szCs w:val="22"/>
              </w:rPr>
            </w:pPr>
            <w:r>
              <w:rPr>
                <w:szCs w:val="22"/>
              </w:rPr>
              <w:t>Popis činností, které člen týmu prováděl v rámci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53FB" w14:textId="21177D2C" w:rsidR="00257C17" w:rsidRPr="006116FB" w:rsidRDefault="00257C17" w:rsidP="00257C17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</w:tbl>
    <w:p w14:paraId="11CE12B6" w14:textId="77777777" w:rsidR="000D0B16" w:rsidRDefault="000D0B16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tbl>
      <w:tblPr>
        <w:tblpPr w:leftFromText="141" w:rightFromText="141" w:vertAnchor="text" w:horzAnchor="page" w:tblpX="2700" w:tblpY="259"/>
        <w:tblW w:w="8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111"/>
        <w:gridCol w:w="4110"/>
      </w:tblGrid>
      <w:tr w:rsidR="000D0B16" w:rsidRPr="00A07A54" w14:paraId="3415F715" w14:textId="77777777" w:rsidTr="00832052">
        <w:trPr>
          <w:cantSplit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E827575" w14:textId="0713C80B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3)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E0CBF8" w14:textId="3A06AE5C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  <w:iCs/>
              </w:rPr>
            </w:pPr>
            <w:r>
              <w:rPr>
                <w:rFonts w:cstheme="minorHAnsi"/>
              </w:rPr>
              <w:t xml:space="preserve">Název </w:t>
            </w:r>
            <w:r w:rsidR="009C00FE">
              <w:rPr>
                <w:rFonts w:cstheme="minorHAnsi"/>
              </w:rPr>
              <w:t xml:space="preserve">projektu </w:t>
            </w:r>
            <w:r>
              <w:rPr>
                <w:rFonts w:cstheme="minorHAnsi"/>
              </w:rPr>
              <w:t>(činnosti/zakázky)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A0FF" w14:textId="77777777" w:rsidR="000D0B16" w:rsidRPr="006116FB" w:rsidRDefault="000D0B16" w:rsidP="00832052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0D0B16" w:rsidRPr="00A07A54" w14:paraId="14EB521C" w14:textId="77777777" w:rsidTr="00832052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C703BB1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8AECDCA" w14:textId="2D5BE4BA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 w:rsidRPr="00A07A54">
              <w:rPr>
                <w:rFonts w:cstheme="minorHAnsi"/>
              </w:rPr>
              <w:t>Objednatel</w:t>
            </w:r>
            <w:r w:rsidR="009C00FE">
              <w:rPr>
                <w:rFonts w:cstheme="minorHAnsi"/>
              </w:rPr>
              <w:t xml:space="preserve"> </w:t>
            </w:r>
            <w:r w:rsidR="009C00FE">
              <w:rPr>
                <w:rFonts w:cstheme="minorHAnsi"/>
              </w:rPr>
              <w:t xml:space="preserve">projektu </w:t>
            </w:r>
            <w:r w:rsidRPr="00A07A54">
              <w:rPr>
                <w:rFonts w:cstheme="minorHAnsi"/>
              </w:rPr>
              <w:t xml:space="preserve">(obch. firma/název a sídlo a kontaktní osoba </w:t>
            </w:r>
            <w:proofErr w:type="gramStart"/>
            <w:r w:rsidRPr="00A07A54">
              <w:rPr>
                <w:rFonts w:cstheme="minorHAnsi"/>
              </w:rPr>
              <w:t>objednatele - jméno</w:t>
            </w:r>
            <w:proofErr w:type="gramEnd"/>
            <w:r w:rsidRPr="00A07A54">
              <w:rPr>
                <w:rFonts w:cstheme="minorHAnsi"/>
              </w:rPr>
              <w:t>, tel., email)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AC15" w14:textId="77777777" w:rsidR="000D0B16" w:rsidRPr="006116FB" w:rsidRDefault="000D0B16" w:rsidP="00832052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0D0B16" w:rsidRPr="00A07A54" w14:paraId="1370FFFC" w14:textId="77777777" w:rsidTr="00832052">
        <w:trPr>
          <w:cantSplit/>
        </w:trPr>
        <w:tc>
          <w:tcPr>
            <w:tcW w:w="2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22B9C3A8" w14:textId="77777777" w:rsidR="000D0B16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B93C272" w14:textId="77777777" w:rsidR="000D0B16" w:rsidRPr="00A07A54" w:rsidRDefault="000D0B16" w:rsidP="00832052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Datum realizace projektu (MM/RRRR – MM/RRRR)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7503" w14:textId="77777777" w:rsidR="000D0B16" w:rsidRPr="006116FB" w:rsidRDefault="000D0B16" w:rsidP="00832052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257C17" w:rsidRPr="00A07A54" w14:paraId="360B3A83" w14:textId="77777777" w:rsidTr="00832052">
        <w:trPr>
          <w:cantSplit/>
        </w:trPr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1191ED1" w14:textId="77777777" w:rsidR="00257C17" w:rsidRDefault="00257C17" w:rsidP="00257C17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BC02193" w14:textId="77777777" w:rsidR="00257C17" w:rsidRDefault="00257C17" w:rsidP="00257C17">
            <w:pPr>
              <w:spacing w:line="276" w:lineRule="auto"/>
              <w:jc w:val="left"/>
              <w:rPr>
                <w:rFonts w:cstheme="minorHAnsi"/>
              </w:rPr>
            </w:pPr>
            <w:r>
              <w:rPr>
                <w:szCs w:val="22"/>
              </w:rPr>
              <w:t>Popis předmětu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E2BD" w14:textId="3D5A17D5" w:rsidR="00257C17" w:rsidRPr="006116FB" w:rsidRDefault="00257C17" w:rsidP="00257C17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  <w:tr w:rsidR="00257C17" w:rsidRPr="00A07A54" w14:paraId="345FC229" w14:textId="77777777" w:rsidTr="00832052">
        <w:trPr>
          <w:cantSplit/>
        </w:trPr>
        <w:tc>
          <w:tcPr>
            <w:tcW w:w="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7D082DD" w14:textId="77777777" w:rsidR="00257C17" w:rsidRDefault="00257C17" w:rsidP="00257C17">
            <w:pPr>
              <w:spacing w:line="276" w:lineRule="auto"/>
              <w:jc w:val="left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53938DE" w14:textId="65741105" w:rsidR="00257C17" w:rsidRDefault="00257C17" w:rsidP="00257C17">
            <w:pPr>
              <w:spacing w:line="276" w:lineRule="auto"/>
              <w:jc w:val="left"/>
              <w:rPr>
                <w:szCs w:val="22"/>
              </w:rPr>
            </w:pPr>
            <w:r>
              <w:rPr>
                <w:szCs w:val="22"/>
              </w:rPr>
              <w:t>Popis činností, které člen týmu prováděl v rámci projektu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7BA8" w14:textId="1A43A229" w:rsidR="00257C17" w:rsidRPr="006116FB" w:rsidRDefault="00257C17" w:rsidP="00257C17">
            <w:pPr>
              <w:rPr>
                <w:rStyle w:val="Siln"/>
                <w:highlight w:val="green"/>
              </w:rPr>
            </w:pPr>
            <w:r w:rsidRPr="006116FB">
              <w:rPr>
                <w:rStyle w:val="Siln"/>
                <w:highlight w:val="green"/>
              </w:rPr>
              <w:t>[DOPLNÍ DODAVATEL]</w:t>
            </w:r>
          </w:p>
        </w:tc>
      </w:tr>
    </w:tbl>
    <w:p w14:paraId="748146B5" w14:textId="77777777" w:rsidR="000D0B16" w:rsidRDefault="000D0B16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p w14:paraId="03F76E09" w14:textId="20D4D551" w:rsidR="009348E2" w:rsidRDefault="00A71F48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  <w:r w:rsidRPr="00A71F48">
        <w:rPr>
          <w:rFonts w:cstheme="minorHAnsi"/>
          <w:i/>
          <w:iCs/>
          <w:color w:val="EE0000"/>
          <w:sz w:val="16"/>
          <w:szCs w:val="16"/>
        </w:rPr>
        <w:t>V případě dalších zkušeností použije dodavatel tabulku opakovaně dle potřeby.</w:t>
      </w:r>
    </w:p>
    <w:p w14:paraId="15C66C44" w14:textId="77777777" w:rsidR="001B41F8" w:rsidRDefault="001B41F8" w:rsidP="00A71F48">
      <w:pPr>
        <w:spacing w:before="60"/>
        <w:ind w:left="567"/>
        <w:rPr>
          <w:rFonts w:cstheme="minorHAnsi"/>
          <w:i/>
          <w:iCs/>
          <w:color w:val="EE0000"/>
          <w:sz w:val="16"/>
          <w:szCs w:val="16"/>
        </w:rPr>
      </w:pPr>
    </w:p>
    <w:p w14:paraId="031C7261" w14:textId="63FDCBBC" w:rsidR="001B41F8" w:rsidRPr="004D0CE2" w:rsidRDefault="001B41F8" w:rsidP="001B41F8">
      <w:pPr>
        <w:pStyle w:val="Odstbez"/>
        <w:ind w:left="0"/>
        <w:rPr>
          <w:b/>
          <w:bCs/>
        </w:rPr>
      </w:pPr>
      <w:r w:rsidRPr="004D0CE2">
        <w:rPr>
          <w:b/>
          <w:bCs/>
        </w:rPr>
        <w:t>Přílohy:</w:t>
      </w:r>
    </w:p>
    <w:p w14:paraId="11FC3F01" w14:textId="63E6C21D" w:rsidR="001B41F8" w:rsidRDefault="001B41F8" w:rsidP="001B41F8">
      <w:pPr>
        <w:pStyle w:val="Odstbez"/>
        <w:ind w:left="0"/>
      </w:pPr>
      <w:r>
        <w:t xml:space="preserve">- </w:t>
      </w:r>
      <w:r w:rsidR="000D0B16">
        <w:t>kopie certifikátů</w:t>
      </w:r>
      <w:r w:rsidR="00E719F6">
        <w:t>/osvědčení</w:t>
      </w:r>
      <w:r w:rsidR="000D0B16">
        <w:t xml:space="preserve"> požadovaných v čl. </w:t>
      </w:r>
      <w:r w:rsidR="00E719F6">
        <w:t>12.2.3</w:t>
      </w:r>
      <w:r w:rsidR="000D0B16">
        <w:t>. zadávací dokumentace</w:t>
      </w:r>
    </w:p>
    <w:p w14:paraId="694ADB7E" w14:textId="21B6A804" w:rsidR="001B41F8" w:rsidRPr="00A71F48" w:rsidRDefault="001B41F8" w:rsidP="001B41F8">
      <w:pPr>
        <w:pStyle w:val="Odstbez"/>
        <w:ind w:left="0"/>
      </w:pPr>
    </w:p>
    <w:sectPr w:rsidR="001B41F8" w:rsidRPr="00A71F48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D3DDB" w14:textId="77777777" w:rsidR="00E7366E" w:rsidRDefault="00E7366E" w:rsidP="00962258">
      <w:pPr>
        <w:spacing w:after="0" w:line="240" w:lineRule="auto"/>
      </w:pPr>
      <w:r>
        <w:separator/>
      </w:r>
    </w:p>
  </w:endnote>
  <w:endnote w:type="continuationSeparator" w:id="0">
    <w:p w14:paraId="0381AFBF" w14:textId="77777777" w:rsidR="00E7366E" w:rsidRDefault="00E7366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FCD1EF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13B8F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26C2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26C2A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26C2A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26C2A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D361DBE" w14:textId="77777777" w:rsidR="00F1715C" w:rsidRDefault="00F1715C" w:rsidP="00426C2A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26C2A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26C2A">
          <w:pPr>
            <w:pStyle w:val="Zpat"/>
            <w:spacing w:before="0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F8C6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F6370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90C01" w14:textId="77777777" w:rsidR="00E7366E" w:rsidRDefault="00E7366E" w:rsidP="00962258">
      <w:pPr>
        <w:spacing w:after="0" w:line="240" w:lineRule="auto"/>
      </w:pPr>
      <w:r>
        <w:separator/>
      </w:r>
    </w:p>
  </w:footnote>
  <w:footnote w:type="continuationSeparator" w:id="0">
    <w:p w14:paraId="726B523E" w14:textId="77777777" w:rsidR="00E7366E" w:rsidRDefault="00E7366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4FBB" w14:textId="348C1BD8" w:rsidR="00A23984" w:rsidRDefault="00A2398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42DD08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0D06399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DC"/>
    <w:rsid w:val="00017F28"/>
    <w:rsid w:val="00020197"/>
    <w:rsid w:val="000205AF"/>
    <w:rsid w:val="0004385B"/>
    <w:rsid w:val="0007119D"/>
    <w:rsid w:val="00071D5B"/>
    <w:rsid w:val="00072C1E"/>
    <w:rsid w:val="000812B4"/>
    <w:rsid w:val="00093772"/>
    <w:rsid w:val="000C1B52"/>
    <w:rsid w:val="000D0080"/>
    <w:rsid w:val="000D0B16"/>
    <w:rsid w:val="000D198A"/>
    <w:rsid w:val="000E1961"/>
    <w:rsid w:val="000E23A7"/>
    <w:rsid w:val="000E2C99"/>
    <w:rsid w:val="0010693F"/>
    <w:rsid w:val="00114472"/>
    <w:rsid w:val="00132DD3"/>
    <w:rsid w:val="001550BC"/>
    <w:rsid w:val="001605B9"/>
    <w:rsid w:val="00170EC5"/>
    <w:rsid w:val="001747C1"/>
    <w:rsid w:val="00184743"/>
    <w:rsid w:val="001B41F8"/>
    <w:rsid w:val="001D6EA1"/>
    <w:rsid w:val="0020051F"/>
    <w:rsid w:val="00207DF5"/>
    <w:rsid w:val="002268EF"/>
    <w:rsid w:val="00227D55"/>
    <w:rsid w:val="00233556"/>
    <w:rsid w:val="00256810"/>
    <w:rsid w:val="00257C17"/>
    <w:rsid w:val="002645FF"/>
    <w:rsid w:val="002721D0"/>
    <w:rsid w:val="00280043"/>
    <w:rsid w:val="00280E07"/>
    <w:rsid w:val="00297E7A"/>
    <w:rsid w:val="002A0C0D"/>
    <w:rsid w:val="002B7C8F"/>
    <w:rsid w:val="002C31BF"/>
    <w:rsid w:val="002C6C4E"/>
    <w:rsid w:val="002D08B1"/>
    <w:rsid w:val="002E0CD7"/>
    <w:rsid w:val="003032A7"/>
    <w:rsid w:val="003129B0"/>
    <w:rsid w:val="00312D22"/>
    <w:rsid w:val="00341DCF"/>
    <w:rsid w:val="00357BC6"/>
    <w:rsid w:val="0038302E"/>
    <w:rsid w:val="003956C6"/>
    <w:rsid w:val="003972E5"/>
    <w:rsid w:val="003A26A8"/>
    <w:rsid w:val="003C337A"/>
    <w:rsid w:val="003D3C01"/>
    <w:rsid w:val="003E0149"/>
    <w:rsid w:val="003F71DF"/>
    <w:rsid w:val="003F7787"/>
    <w:rsid w:val="00426C2A"/>
    <w:rsid w:val="00430FB5"/>
    <w:rsid w:val="00440709"/>
    <w:rsid w:val="00441430"/>
    <w:rsid w:val="00450F07"/>
    <w:rsid w:val="00453CD3"/>
    <w:rsid w:val="00460660"/>
    <w:rsid w:val="00474EEE"/>
    <w:rsid w:val="00486107"/>
    <w:rsid w:val="00491827"/>
    <w:rsid w:val="004B348C"/>
    <w:rsid w:val="004C4399"/>
    <w:rsid w:val="004C787C"/>
    <w:rsid w:val="004D0CE2"/>
    <w:rsid w:val="004D454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A9F"/>
    <w:rsid w:val="00575E5A"/>
    <w:rsid w:val="00576836"/>
    <w:rsid w:val="00587BD2"/>
    <w:rsid w:val="005D7F7E"/>
    <w:rsid w:val="005F1404"/>
    <w:rsid w:val="0061068E"/>
    <w:rsid w:val="006116FB"/>
    <w:rsid w:val="00624394"/>
    <w:rsid w:val="00646955"/>
    <w:rsid w:val="00656D9B"/>
    <w:rsid w:val="00660AD3"/>
    <w:rsid w:val="0066324E"/>
    <w:rsid w:val="00675FF6"/>
    <w:rsid w:val="00677B7F"/>
    <w:rsid w:val="0068120C"/>
    <w:rsid w:val="006923BA"/>
    <w:rsid w:val="006926E9"/>
    <w:rsid w:val="006A5570"/>
    <w:rsid w:val="006A689C"/>
    <w:rsid w:val="006B3D79"/>
    <w:rsid w:val="006C5E5D"/>
    <w:rsid w:val="006D7AFE"/>
    <w:rsid w:val="006E02A5"/>
    <w:rsid w:val="006E0578"/>
    <w:rsid w:val="006E314D"/>
    <w:rsid w:val="006E468A"/>
    <w:rsid w:val="006F229A"/>
    <w:rsid w:val="00710723"/>
    <w:rsid w:val="00723ED1"/>
    <w:rsid w:val="00743525"/>
    <w:rsid w:val="00761D28"/>
    <w:rsid w:val="0076286B"/>
    <w:rsid w:val="00766846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410B"/>
    <w:rsid w:val="00807DD0"/>
    <w:rsid w:val="008444BB"/>
    <w:rsid w:val="00845E45"/>
    <w:rsid w:val="008574AF"/>
    <w:rsid w:val="008640D9"/>
    <w:rsid w:val="008659F3"/>
    <w:rsid w:val="008763C9"/>
    <w:rsid w:val="00886D4B"/>
    <w:rsid w:val="0089351B"/>
    <w:rsid w:val="00895406"/>
    <w:rsid w:val="008A3568"/>
    <w:rsid w:val="008B304A"/>
    <w:rsid w:val="008D03B9"/>
    <w:rsid w:val="008D7E95"/>
    <w:rsid w:val="008E3E5D"/>
    <w:rsid w:val="008F18D6"/>
    <w:rsid w:val="00900AB6"/>
    <w:rsid w:val="00904780"/>
    <w:rsid w:val="00911A5A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97F5F"/>
    <w:rsid w:val="009B14A9"/>
    <w:rsid w:val="009B2E97"/>
    <w:rsid w:val="009C00FE"/>
    <w:rsid w:val="009C03DD"/>
    <w:rsid w:val="009C2A29"/>
    <w:rsid w:val="009C4ACF"/>
    <w:rsid w:val="009E07F4"/>
    <w:rsid w:val="009E3200"/>
    <w:rsid w:val="009F392E"/>
    <w:rsid w:val="009F67E5"/>
    <w:rsid w:val="00A12CA1"/>
    <w:rsid w:val="00A12CBC"/>
    <w:rsid w:val="00A23984"/>
    <w:rsid w:val="00A37419"/>
    <w:rsid w:val="00A450FB"/>
    <w:rsid w:val="00A5796D"/>
    <w:rsid w:val="00A608B6"/>
    <w:rsid w:val="00A6177B"/>
    <w:rsid w:val="00A66136"/>
    <w:rsid w:val="00A71267"/>
    <w:rsid w:val="00A71F48"/>
    <w:rsid w:val="00A9079B"/>
    <w:rsid w:val="00A96D27"/>
    <w:rsid w:val="00AA4CBB"/>
    <w:rsid w:val="00AA65FA"/>
    <w:rsid w:val="00AA7351"/>
    <w:rsid w:val="00AB6545"/>
    <w:rsid w:val="00AC41BE"/>
    <w:rsid w:val="00AD056F"/>
    <w:rsid w:val="00AD6731"/>
    <w:rsid w:val="00AE043F"/>
    <w:rsid w:val="00B15D0D"/>
    <w:rsid w:val="00B3648E"/>
    <w:rsid w:val="00B537C9"/>
    <w:rsid w:val="00B62A54"/>
    <w:rsid w:val="00B65686"/>
    <w:rsid w:val="00B75EE1"/>
    <w:rsid w:val="00B77481"/>
    <w:rsid w:val="00B80098"/>
    <w:rsid w:val="00B80B3E"/>
    <w:rsid w:val="00B84C8B"/>
    <w:rsid w:val="00B8518B"/>
    <w:rsid w:val="00B90888"/>
    <w:rsid w:val="00B93E24"/>
    <w:rsid w:val="00BA123B"/>
    <w:rsid w:val="00BC3D0C"/>
    <w:rsid w:val="00BC6E14"/>
    <w:rsid w:val="00BD7E91"/>
    <w:rsid w:val="00C02D0A"/>
    <w:rsid w:val="00C03A6E"/>
    <w:rsid w:val="00C44F6A"/>
    <w:rsid w:val="00C46DEB"/>
    <w:rsid w:val="00C47AE3"/>
    <w:rsid w:val="00C80068"/>
    <w:rsid w:val="00C83C94"/>
    <w:rsid w:val="00C852C1"/>
    <w:rsid w:val="00C96DCA"/>
    <w:rsid w:val="00CC6937"/>
    <w:rsid w:val="00CD1FC4"/>
    <w:rsid w:val="00D21061"/>
    <w:rsid w:val="00D215A9"/>
    <w:rsid w:val="00D35AD9"/>
    <w:rsid w:val="00D4108E"/>
    <w:rsid w:val="00D45838"/>
    <w:rsid w:val="00D479C8"/>
    <w:rsid w:val="00D6163D"/>
    <w:rsid w:val="00D62FDF"/>
    <w:rsid w:val="00D73D46"/>
    <w:rsid w:val="00D831A3"/>
    <w:rsid w:val="00D94C42"/>
    <w:rsid w:val="00DA1569"/>
    <w:rsid w:val="00DC75F3"/>
    <w:rsid w:val="00DD46F3"/>
    <w:rsid w:val="00DE420F"/>
    <w:rsid w:val="00DE56F2"/>
    <w:rsid w:val="00DF116D"/>
    <w:rsid w:val="00E16BC4"/>
    <w:rsid w:val="00E17E9F"/>
    <w:rsid w:val="00E36C4A"/>
    <w:rsid w:val="00E719F6"/>
    <w:rsid w:val="00E7366E"/>
    <w:rsid w:val="00E80982"/>
    <w:rsid w:val="00E83A12"/>
    <w:rsid w:val="00E8440A"/>
    <w:rsid w:val="00E85BF6"/>
    <w:rsid w:val="00E93E46"/>
    <w:rsid w:val="00E941F4"/>
    <w:rsid w:val="00EA5C77"/>
    <w:rsid w:val="00EB0B2A"/>
    <w:rsid w:val="00EB104F"/>
    <w:rsid w:val="00ED14BD"/>
    <w:rsid w:val="00EE7779"/>
    <w:rsid w:val="00F0533E"/>
    <w:rsid w:val="00F1048D"/>
    <w:rsid w:val="00F12DEC"/>
    <w:rsid w:val="00F1715C"/>
    <w:rsid w:val="00F310F8"/>
    <w:rsid w:val="00F35939"/>
    <w:rsid w:val="00F42616"/>
    <w:rsid w:val="00F45607"/>
    <w:rsid w:val="00F5558F"/>
    <w:rsid w:val="00F659EB"/>
    <w:rsid w:val="00F82BA3"/>
    <w:rsid w:val="00F86BA6"/>
    <w:rsid w:val="00FA6A87"/>
    <w:rsid w:val="00FC6389"/>
    <w:rsid w:val="00FE07F5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212F1897-35E9-4604-8365-E14AD97C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2D2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926E9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6926E9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uiPriority w:val="99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paragraph" w:customStyle="1" w:styleId="aodst">
    <w:name w:val="a. odst."/>
    <w:basedOn w:val="Normln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customStyle="1" w:styleId="aodstChar">
    <w:name w:val="a. odst. Char"/>
    <w:basedOn w:val="Standardnpsmoodstavce"/>
    <w:link w:val="aodst"/>
    <w:rsid w:val="006926E9"/>
    <w:rPr>
      <w:rFonts w:cstheme="minorHAnsi"/>
    </w:rPr>
  </w:style>
  <w:style w:type="paragraph" w:customStyle="1" w:styleId="Odstbez">
    <w:name w:val="Odst. bez č."/>
    <w:basedOn w:val="Normln"/>
    <w:link w:val="OdstbezChar"/>
    <w:qFormat/>
    <w:rsid w:val="00A96D27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A96D27"/>
    <w:rPr>
      <w:rFonts w:cstheme="minorHAnsi"/>
    </w:rPr>
  </w:style>
  <w:style w:type="character" w:customStyle="1" w:styleId="Kurzva">
    <w:name w:val="Kurzíva"/>
    <w:basedOn w:val="Standardnpsmoodstavce"/>
    <w:uiPriority w:val="1"/>
    <w:qFormat/>
    <w:rsid w:val="00A96D27"/>
    <w:rPr>
      <w:i/>
    </w:rPr>
  </w:style>
  <w:style w:type="paragraph" w:customStyle="1" w:styleId="Poznmkypodarou">
    <w:name w:val="Poznámky pod čarou"/>
    <w:basedOn w:val="Textpoznpodarou"/>
    <w:link w:val="PoznmkypodarouChar"/>
    <w:qFormat/>
    <w:rsid w:val="00A96D27"/>
    <w:rPr>
      <w:rFonts w:cs="Arial"/>
    </w:rPr>
  </w:style>
  <w:style w:type="character" w:customStyle="1" w:styleId="PoznmkypodarouChar">
    <w:name w:val="Poznámky pod čarou Char"/>
    <w:basedOn w:val="TextpoznpodarouChar"/>
    <w:link w:val="Poznmkypodarou"/>
    <w:rsid w:val="00A96D27"/>
    <w:rPr>
      <w:rFonts w:cs="Arial"/>
      <w:sz w:val="14"/>
      <w:szCs w:val="20"/>
    </w:rPr>
  </w:style>
  <w:style w:type="character" w:styleId="Nzevknihy">
    <w:name w:val="Book Title"/>
    <w:basedOn w:val="Standardnpsmoodstavce"/>
    <w:uiPriority w:val="33"/>
    <w:qFormat/>
    <w:rsid w:val="009C00FE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8031C-689D-42A3-9594-41A97725CDA1}"/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5e3f487c-e983-415d-9d00-69203519f5d2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30</TotalTime>
  <Pages>2</Pages>
  <Words>453</Words>
  <Characters>2665</Characters>
  <Application>Microsoft Office Word</Application>
  <DocSecurity>0</DocSecurity>
  <Lines>46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Bachorková Ivana, Mgr.</cp:lastModifiedBy>
  <cp:revision>28</cp:revision>
  <cp:lastPrinted>2020-07-15T06:29:00Z</cp:lastPrinted>
  <dcterms:created xsi:type="dcterms:W3CDTF">2025-07-04T10:02:00Z</dcterms:created>
  <dcterms:modified xsi:type="dcterms:W3CDTF">2026-03-31T15:22:00Z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</Properties>
</file>